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E94F0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rPr>
          <w:u w:val="single"/>
        </w:rPr>
        <w:t>Edmund ALBON</w:t>
      </w:r>
      <w:r>
        <w:t xml:space="preserve">        (d.1485)</w:t>
      </w:r>
    </w:p>
    <w:p w14:paraId="4424A2D0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t xml:space="preserve">of the prebendal church of </w:t>
      </w:r>
      <w:proofErr w:type="spellStart"/>
      <w:r>
        <w:t>Scarle</w:t>
      </w:r>
      <w:proofErr w:type="spellEnd"/>
      <w:r>
        <w:t>.</w:t>
      </w:r>
    </w:p>
    <w:p w14:paraId="4C86E76B" w14:textId="77777777" w:rsidR="00B0768F" w:rsidRDefault="00B0768F" w:rsidP="00B0768F">
      <w:pPr>
        <w:pStyle w:val="NoSpacing"/>
        <w:tabs>
          <w:tab w:val="left" w:pos="1440"/>
        </w:tabs>
        <w:jc w:val="both"/>
      </w:pPr>
    </w:p>
    <w:p w14:paraId="6E68D640" w14:textId="77777777" w:rsidR="00B0768F" w:rsidRDefault="00B0768F" w:rsidP="00B0768F">
      <w:pPr>
        <w:pStyle w:val="NoSpacing"/>
        <w:tabs>
          <w:tab w:val="left" w:pos="1440"/>
        </w:tabs>
        <w:jc w:val="both"/>
      </w:pPr>
    </w:p>
    <w:p w14:paraId="46F0420C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t>11 Oct.1485</w:t>
      </w:r>
      <w:r>
        <w:tab/>
        <w:t>He had died by this date.</w:t>
      </w:r>
    </w:p>
    <w:p w14:paraId="0A229650" w14:textId="77777777" w:rsidR="00B0768F" w:rsidRDefault="00B0768F" w:rsidP="00B0768F">
      <w:pPr>
        <w:pStyle w:val="NoSpacing"/>
        <w:ind w:left="720" w:firstLine="720"/>
      </w:pPr>
      <w:r>
        <w:t>(“The Register of Thomas Rotherham, Archbishop of York 1480-1500</w:t>
      </w:r>
    </w:p>
    <w:p w14:paraId="6BED2745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408625A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tab/>
        <w:t>p.49)</w:t>
      </w:r>
    </w:p>
    <w:p w14:paraId="50B1D9E8" w14:textId="77777777" w:rsidR="00B0768F" w:rsidRDefault="00B0768F" w:rsidP="00B0768F">
      <w:pPr>
        <w:pStyle w:val="NoSpacing"/>
        <w:tabs>
          <w:tab w:val="left" w:pos="1440"/>
        </w:tabs>
        <w:jc w:val="both"/>
      </w:pPr>
    </w:p>
    <w:p w14:paraId="5201707F" w14:textId="77777777" w:rsidR="00B0768F" w:rsidRDefault="00B0768F" w:rsidP="00B0768F">
      <w:pPr>
        <w:pStyle w:val="NoSpacing"/>
        <w:tabs>
          <w:tab w:val="left" w:pos="1440"/>
        </w:tabs>
        <w:jc w:val="both"/>
      </w:pPr>
    </w:p>
    <w:p w14:paraId="1C45A276" w14:textId="77777777" w:rsidR="00B0768F" w:rsidRDefault="00B0768F" w:rsidP="00B0768F">
      <w:pPr>
        <w:pStyle w:val="NoSpacing"/>
        <w:tabs>
          <w:tab w:val="left" w:pos="1440"/>
        </w:tabs>
        <w:jc w:val="both"/>
      </w:pPr>
      <w:r>
        <w:t>5 December 2019</w:t>
      </w:r>
    </w:p>
    <w:p w14:paraId="2929F644" w14:textId="77777777" w:rsidR="006B2F86" w:rsidRPr="00E71FC3" w:rsidRDefault="00B076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7F04" w14:textId="77777777" w:rsidR="00B0768F" w:rsidRDefault="00B0768F" w:rsidP="00E71FC3">
      <w:pPr>
        <w:spacing w:after="0" w:line="240" w:lineRule="auto"/>
      </w:pPr>
      <w:r>
        <w:separator/>
      </w:r>
    </w:p>
  </w:endnote>
  <w:endnote w:type="continuationSeparator" w:id="0">
    <w:p w14:paraId="2CF3E4EB" w14:textId="77777777" w:rsidR="00B0768F" w:rsidRDefault="00B076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61B4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9452D" w14:textId="77777777" w:rsidR="00B0768F" w:rsidRDefault="00B0768F" w:rsidP="00E71FC3">
      <w:pPr>
        <w:spacing w:after="0" w:line="240" w:lineRule="auto"/>
      </w:pPr>
      <w:r>
        <w:separator/>
      </w:r>
    </w:p>
  </w:footnote>
  <w:footnote w:type="continuationSeparator" w:id="0">
    <w:p w14:paraId="3898049E" w14:textId="77777777" w:rsidR="00B0768F" w:rsidRDefault="00B076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8F"/>
    <w:rsid w:val="001A7C09"/>
    <w:rsid w:val="00577BD5"/>
    <w:rsid w:val="006A1F77"/>
    <w:rsid w:val="00733BE7"/>
    <w:rsid w:val="00AB52E8"/>
    <w:rsid w:val="00B0768F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82ADB"/>
  <w15:chartTrackingRefBased/>
  <w15:docId w15:val="{352ECBE9-4E3C-4865-8DDA-752CC0D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2019-12-12T19:43:00Z</dcterms:created>
  <dcterms:modified xsi:type="dcterms:W3CDTF">2019-12-12T19:44:00Z</dcterms:modified>
</cp:coreProperties>
</file>